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42B6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PORTHQUYN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fl.1492)</w:t>
      </w:r>
    </w:p>
    <w:p w14:paraId="59801A68" w14:textId="77777777" w:rsidR="000873DF" w:rsidRDefault="000873DF" w:rsidP="000873DF">
      <w:pPr>
        <w:pStyle w:val="NoSpacing"/>
        <w:rPr>
          <w:rFonts w:cs="Times New Roman"/>
          <w:szCs w:val="24"/>
        </w:rPr>
      </w:pPr>
    </w:p>
    <w:p w14:paraId="2281DCE7" w14:textId="77777777" w:rsidR="000873DF" w:rsidRDefault="000873DF" w:rsidP="000873DF">
      <w:pPr>
        <w:pStyle w:val="NoSpacing"/>
        <w:rPr>
          <w:rFonts w:cs="Times New Roman"/>
          <w:szCs w:val="24"/>
        </w:rPr>
      </w:pPr>
    </w:p>
    <w:p w14:paraId="6B044A94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1EAE069B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15401F16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Cornwall.</w:t>
      </w:r>
    </w:p>
    <w:p w14:paraId="57F53A00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75BEF5E0" w14:textId="77777777" w:rsidR="000873DF" w:rsidRDefault="000873DF" w:rsidP="000873DF">
      <w:pPr>
        <w:pStyle w:val="NoSpacing"/>
        <w:rPr>
          <w:rFonts w:cs="Times New Roman"/>
          <w:szCs w:val="24"/>
        </w:rPr>
      </w:pPr>
    </w:p>
    <w:p w14:paraId="39EB9773" w14:textId="77777777" w:rsidR="000873DF" w:rsidRDefault="000873DF" w:rsidP="000873DF">
      <w:pPr>
        <w:pStyle w:val="NoSpacing"/>
        <w:rPr>
          <w:rFonts w:cs="Times New Roman"/>
          <w:szCs w:val="24"/>
        </w:rPr>
      </w:pPr>
    </w:p>
    <w:p w14:paraId="1E1DE109" w14:textId="77777777" w:rsidR="000873DF" w:rsidRDefault="000873DF" w:rsidP="000873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0EB0199C" w14:textId="7B4EC9F7" w:rsidR="000873DF" w:rsidRPr="000873DF" w:rsidRDefault="000873DF" w:rsidP="000873DF">
      <w:pPr>
        <w:pStyle w:val="NoSpacing"/>
        <w:rPr>
          <w:rFonts w:cs="Times New Roman"/>
          <w:szCs w:val="24"/>
        </w:rPr>
      </w:pPr>
    </w:p>
    <w:p w14:paraId="4B41F4FA" w14:textId="165EDC44" w:rsidR="00C46E91" w:rsidRPr="00C46E91" w:rsidRDefault="00C46E91" w:rsidP="009139A6">
      <w:pPr>
        <w:pStyle w:val="NoSpacing"/>
        <w:rPr>
          <w:rFonts w:cs="Times New Roman"/>
          <w:szCs w:val="24"/>
        </w:rPr>
      </w:pPr>
    </w:p>
    <w:sectPr w:rsidR="00C46E91" w:rsidRPr="00C46E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F2BB" w14:textId="77777777" w:rsidR="0057779B" w:rsidRDefault="0057779B" w:rsidP="009139A6">
      <w:r>
        <w:separator/>
      </w:r>
    </w:p>
  </w:endnote>
  <w:endnote w:type="continuationSeparator" w:id="0">
    <w:p w14:paraId="1DE2B970" w14:textId="77777777" w:rsidR="0057779B" w:rsidRDefault="005777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6D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2A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635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E122" w14:textId="77777777" w:rsidR="0057779B" w:rsidRDefault="0057779B" w:rsidP="009139A6">
      <w:r>
        <w:separator/>
      </w:r>
    </w:p>
  </w:footnote>
  <w:footnote w:type="continuationSeparator" w:id="0">
    <w:p w14:paraId="1EA46346" w14:textId="77777777" w:rsidR="0057779B" w:rsidRDefault="005777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06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58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577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79B"/>
    <w:rsid w:val="000666E0"/>
    <w:rsid w:val="000873DF"/>
    <w:rsid w:val="00112EE1"/>
    <w:rsid w:val="002510B7"/>
    <w:rsid w:val="0057779B"/>
    <w:rsid w:val="005C130B"/>
    <w:rsid w:val="00826F5C"/>
    <w:rsid w:val="009139A6"/>
    <w:rsid w:val="009448BB"/>
    <w:rsid w:val="00947624"/>
    <w:rsid w:val="00A3176C"/>
    <w:rsid w:val="00AE65F8"/>
    <w:rsid w:val="00BA00AB"/>
    <w:rsid w:val="00C46E9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CFF7B"/>
  <w15:chartTrackingRefBased/>
  <w15:docId w15:val="{E8B76A7D-3DC2-4F0C-A7C7-5269173C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2023-12-21T20:39:00Z</dcterms:created>
  <dcterms:modified xsi:type="dcterms:W3CDTF">2023-12-21T21:16:00Z</dcterms:modified>
</cp:coreProperties>
</file>